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13B7D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William PHILIP</w:t>
      </w:r>
      <w:r>
        <w:t xml:space="preserve">      (fl.1483)</w:t>
      </w:r>
    </w:p>
    <w:p w14:paraId="53B410E9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  <w:r>
        <w:t>of East Ham, Essex. Husbandman.</w:t>
      </w:r>
    </w:p>
    <w:p w14:paraId="3DF9A711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</w:p>
    <w:p w14:paraId="2D8B0AA6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</w:p>
    <w:p w14:paraId="4A24431E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John Ely(q.v.) brought a plaint of debt against him, William </w:t>
      </w:r>
      <w:proofErr w:type="spellStart"/>
      <w:r>
        <w:t>Saunder</w:t>
      </w:r>
      <w:proofErr w:type="spellEnd"/>
      <w:r>
        <w:t xml:space="preserve"> of </w:t>
      </w:r>
    </w:p>
    <w:p w14:paraId="6C2FB44E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Ingatestone(q.v.) and Robert </w:t>
      </w:r>
      <w:proofErr w:type="spellStart"/>
      <w:r>
        <w:t>Bonok</w:t>
      </w:r>
      <w:proofErr w:type="spellEnd"/>
      <w:r>
        <w:t xml:space="preserve"> of East Ham(q.v.).</w:t>
      </w:r>
    </w:p>
    <w:p w14:paraId="7D250F71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11CE4CAD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</w:p>
    <w:p w14:paraId="32604E9B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</w:p>
    <w:p w14:paraId="33B46E45" w14:textId="77777777" w:rsidR="008D0A70" w:rsidRDefault="008D0A70" w:rsidP="008D0A70">
      <w:pPr>
        <w:pStyle w:val="NoSpacing"/>
        <w:tabs>
          <w:tab w:val="left" w:pos="720"/>
          <w:tab w:val="left" w:pos="810"/>
        </w:tabs>
        <w:jc w:val="both"/>
      </w:pPr>
      <w:r>
        <w:t>14 February 2020</w:t>
      </w:r>
    </w:p>
    <w:p w14:paraId="261D11D6" w14:textId="77777777" w:rsidR="006B2F86" w:rsidRPr="00E71FC3" w:rsidRDefault="008D0A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F3ECE" w14:textId="77777777" w:rsidR="008D0A70" w:rsidRDefault="008D0A70" w:rsidP="00E71FC3">
      <w:pPr>
        <w:spacing w:after="0" w:line="240" w:lineRule="auto"/>
      </w:pPr>
      <w:r>
        <w:separator/>
      </w:r>
    </w:p>
  </w:endnote>
  <w:endnote w:type="continuationSeparator" w:id="0">
    <w:p w14:paraId="3697C40F" w14:textId="77777777" w:rsidR="008D0A70" w:rsidRDefault="008D0A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C3FD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2118A" w14:textId="77777777" w:rsidR="008D0A70" w:rsidRDefault="008D0A70" w:rsidP="00E71FC3">
      <w:pPr>
        <w:spacing w:after="0" w:line="240" w:lineRule="auto"/>
      </w:pPr>
      <w:r>
        <w:separator/>
      </w:r>
    </w:p>
  </w:footnote>
  <w:footnote w:type="continuationSeparator" w:id="0">
    <w:p w14:paraId="7C2FF923" w14:textId="77777777" w:rsidR="008D0A70" w:rsidRDefault="008D0A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70"/>
    <w:rsid w:val="001A7C09"/>
    <w:rsid w:val="00577BD5"/>
    <w:rsid w:val="006A1F77"/>
    <w:rsid w:val="00733BE7"/>
    <w:rsid w:val="008D0A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49080"/>
  <w15:chartTrackingRefBased/>
  <w15:docId w15:val="{D30FDDAF-BC26-4066-84C6-343D5EDDE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D0A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2020-03-06T20:12:00Z</dcterms:created>
  <dcterms:modified xsi:type="dcterms:W3CDTF">2020-03-06T20:12:00Z</dcterms:modified>
</cp:coreProperties>
</file>